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6691F76B" w14:textId="77777777" w:rsidTr="00A54692">
        <w:tc>
          <w:tcPr>
            <w:tcW w:w="9062" w:type="dxa"/>
          </w:tcPr>
          <w:p w14:paraId="329A5A96" w14:textId="77777777" w:rsidR="0002103C" w:rsidRPr="0098366D" w:rsidRDefault="00592419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9241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congé pour convenances personnelles</w:t>
            </w:r>
          </w:p>
        </w:tc>
      </w:tr>
    </w:tbl>
    <w:p w14:paraId="08CDB64A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6D6F65E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FB66AEA" w14:textId="77777777" w:rsidR="00247BBE" w:rsidRPr="00247BBE" w:rsidRDefault="00247BBE" w:rsidP="00247BB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7BBE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247BBE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247BBE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643042A9" w14:textId="77777777" w:rsidR="00247BBE" w:rsidRPr="00247BBE" w:rsidRDefault="00247BBE" w:rsidP="00247BB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7BBE">
        <w:rPr>
          <w:rFonts w:ascii="Arial" w:eastAsia="Times New Roman" w:hAnsi="Arial" w:cs="Arial"/>
          <w:bCs/>
          <w:lang w:eastAsia="fr-FR"/>
        </w:rPr>
        <w:t>Demande de congé pour convenances personnelles</w:t>
      </w:r>
    </w:p>
    <w:p w14:paraId="2A7A3B51" w14:textId="77777777" w:rsidR="00247BBE" w:rsidRPr="00247BBE" w:rsidRDefault="00247BBE" w:rsidP="00247BB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7BBE">
        <w:rPr>
          <w:rFonts w:ascii="Arial" w:eastAsia="Times New Roman" w:hAnsi="Arial" w:cs="Arial"/>
          <w:bCs/>
          <w:lang w:eastAsia="fr-FR"/>
        </w:rPr>
        <w:t>Lieu, Date,</w:t>
      </w:r>
    </w:p>
    <w:p w14:paraId="2E4257D0" w14:textId="77777777" w:rsidR="00247BBE" w:rsidRPr="00247BBE" w:rsidRDefault="00247BBE" w:rsidP="00247BB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7BBE">
        <w:rPr>
          <w:rFonts w:ascii="Arial" w:eastAsia="Times New Roman" w:hAnsi="Arial" w:cs="Arial"/>
          <w:bCs/>
          <w:lang w:eastAsia="fr-FR"/>
        </w:rPr>
        <w:t>Madame, Monsieur,</w:t>
      </w:r>
    </w:p>
    <w:p w14:paraId="422F81AE" w14:textId="77777777" w:rsidR="00247BBE" w:rsidRPr="00247BBE" w:rsidRDefault="00247BBE" w:rsidP="00247BB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7BBE">
        <w:rPr>
          <w:rFonts w:ascii="Arial" w:eastAsia="Times New Roman" w:hAnsi="Arial" w:cs="Arial"/>
          <w:bCs/>
          <w:lang w:eastAsia="fr-FR"/>
        </w:rPr>
        <w:t>Je vous demande de m’accorder un congé pour convenances personnelles du &lt; date &gt; au &lt; date &gt;.</w:t>
      </w:r>
    </w:p>
    <w:p w14:paraId="338ED61D" w14:textId="77777777" w:rsidR="00247BBE" w:rsidRPr="00247BBE" w:rsidRDefault="00247BBE" w:rsidP="00247BB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7BBE">
        <w:rPr>
          <w:rFonts w:ascii="Arial" w:eastAsia="Times New Roman" w:hAnsi="Arial" w:cs="Arial"/>
          <w:bCs/>
          <w:i/>
          <w:iCs/>
          <w:u w:val="single"/>
          <w:lang w:eastAsia="fr-FR"/>
        </w:rPr>
        <w:t>Expliquez éventuellement la raison pour laquelle vous voulez prendre ce congé.</w:t>
      </w:r>
    </w:p>
    <w:p w14:paraId="09B8F194" w14:textId="77777777" w:rsidR="00247BBE" w:rsidRPr="00247BBE" w:rsidRDefault="00247BBE" w:rsidP="00247BB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7BBE">
        <w:rPr>
          <w:rFonts w:ascii="Arial" w:eastAsia="Times New Roman" w:hAnsi="Arial" w:cs="Arial"/>
          <w:bCs/>
          <w:lang w:eastAsia="fr-FR"/>
        </w:rPr>
        <w:t>Dans l’attente de votre réponse, je vous prie d’agréer, Madame, Monsieur, l’expression de mes salutations distinguées.</w:t>
      </w:r>
    </w:p>
    <w:p w14:paraId="1718627B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1D86C680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74E04" w14:textId="77777777" w:rsidR="0038291A" w:rsidRDefault="0038291A" w:rsidP="002C45CC">
      <w:pPr>
        <w:spacing w:after="0" w:line="240" w:lineRule="auto"/>
      </w:pPr>
      <w:r>
        <w:separator/>
      </w:r>
    </w:p>
  </w:endnote>
  <w:endnote w:type="continuationSeparator" w:id="0">
    <w:p w14:paraId="7BC280B8" w14:textId="77777777" w:rsidR="0038291A" w:rsidRDefault="0038291A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BED42" w14:textId="77777777" w:rsidR="0038291A" w:rsidRDefault="0038291A" w:rsidP="002C45CC">
      <w:pPr>
        <w:spacing w:after="0" w:line="240" w:lineRule="auto"/>
      </w:pPr>
      <w:r>
        <w:separator/>
      </w:r>
    </w:p>
  </w:footnote>
  <w:footnote w:type="continuationSeparator" w:id="0">
    <w:p w14:paraId="72CF7AF1" w14:textId="77777777" w:rsidR="0038291A" w:rsidRDefault="0038291A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901D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E2E872C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419"/>
    <w:rsid w:val="0000435F"/>
    <w:rsid w:val="0000541B"/>
    <w:rsid w:val="0002103C"/>
    <w:rsid w:val="00035116"/>
    <w:rsid w:val="00185DF4"/>
    <w:rsid w:val="00247BBE"/>
    <w:rsid w:val="0029160E"/>
    <w:rsid w:val="002C45CC"/>
    <w:rsid w:val="002E055C"/>
    <w:rsid w:val="00366C30"/>
    <w:rsid w:val="0038291A"/>
    <w:rsid w:val="004056DD"/>
    <w:rsid w:val="00412DB5"/>
    <w:rsid w:val="00427DBB"/>
    <w:rsid w:val="00462433"/>
    <w:rsid w:val="00484A0B"/>
    <w:rsid w:val="004B1E84"/>
    <w:rsid w:val="004B659B"/>
    <w:rsid w:val="00547594"/>
    <w:rsid w:val="00550467"/>
    <w:rsid w:val="00580316"/>
    <w:rsid w:val="005922AF"/>
    <w:rsid w:val="00592419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973BC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736B0"/>
  <w15:docId w15:val="{EC5FA8CF-DE9E-4454-92CD-59DF15616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607E9-20D1-4376-A45D-9D2FBE4A4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94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2016-10-25T08:47:00Z</dcterms:created>
  <dcterms:modified xsi:type="dcterms:W3CDTF">2026-05-13T09:57:00Z</dcterms:modified>
</cp:coreProperties>
</file>